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FAE11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FURNEAUX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C158A55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68B5A5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0D61D1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esquire(q.v.), brought a plaint of attaint against him and </w:t>
      </w:r>
    </w:p>
    <w:p w14:paraId="716E77E6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10 others.</w:t>
      </w:r>
    </w:p>
    <w:p w14:paraId="35FA9EC1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A910AD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F1B062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08A340" w14:textId="77777777" w:rsidR="00385A88" w:rsidRDefault="00385A88" w:rsidP="00385A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March 2021</w:t>
      </w:r>
    </w:p>
    <w:p w14:paraId="099A80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4D9BB" w14:textId="77777777" w:rsidR="00385A88" w:rsidRDefault="00385A88" w:rsidP="009139A6">
      <w:r>
        <w:separator/>
      </w:r>
    </w:p>
  </w:endnote>
  <w:endnote w:type="continuationSeparator" w:id="0">
    <w:p w14:paraId="7784A56C" w14:textId="77777777" w:rsidR="00385A88" w:rsidRDefault="00385A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E1A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B6D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9EB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36B10" w14:textId="77777777" w:rsidR="00385A88" w:rsidRDefault="00385A88" w:rsidP="009139A6">
      <w:r>
        <w:separator/>
      </w:r>
    </w:p>
  </w:footnote>
  <w:footnote w:type="continuationSeparator" w:id="0">
    <w:p w14:paraId="79D0DC3A" w14:textId="77777777" w:rsidR="00385A88" w:rsidRDefault="00385A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28B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20D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086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A88"/>
    <w:rsid w:val="000666E0"/>
    <w:rsid w:val="002510B7"/>
    <w:rsid w:val="00385A8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9AD7"/>
  <w15:chartTrackingRefBased/>
  <w15:docId w15:val="{A4042803-0AF7-4F6F-ACB9-4CC703AF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5A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2021-04-05T10:58:00Z</dcterms:created>
  <dcterms:modified xsi:type="dcterms:W3CDTF">2021-04-05T10:58:00Z</dcterms:modified>
</cp:coreProperties>
</file>